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2017年云南省微型企业培育专项资金</w:t>
      </w:r>
    </w:p>
    <w:p>
      <w:pPr>
        <w:jc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绩效评价调查问卷（企业）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尊敬的填表人：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您好！本调查的目的是为了解您对2017年云南省微型企业培育专项资金项目的政策、制度的知晓程度、了解情况、政府资金补助情况的调查。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本次问卷采用不记名方式，请根据真实情况填写。我们保证问卷数据仅限于统计分析，感谢您的支持与配合！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填表人所在州(市)、区（县）：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（请在您自己认为的选项上打“√”）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4"/>
        <w:adjustRightInd w:val="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一、基本信息</w:t>
      </w:r>
    </w:p>
    <w:p>
      <w:pPr>
        <w:pStyle w:val="4"/>
        <w:adjustRightInd w:val="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您此次代表的身份是？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普通员工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社会公众 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二、客观问题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numPr>
          <w:ilvl w:val="0"/>
          <w:numId w:val="1"/>
        </w:num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您是通过什么渠道了解到2017年云南省微型企业培育专项资金的政策？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政府</w:t>
      </w:r>
      <w:r>
        <w:rPr>
          <w:rFonts w:hint="eastAsia" w:ascii="仿宋" w:hAnsi="仿宋" w:eastAsia="仿宋" w:cs="仿宋"/>
          <w:sz w:val="28"/>
          <w:szCs w:val="28"/>
        </w:rPr>
        <w:t xml:space="preserve">宣传 □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网络 □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朋友推荐 □    其他 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2.您认为该项目的申请、初审、会审、公示及发放等程序设定如何？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不太合理 □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3.您认为该项目在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申报筛选</w:t>
      </w:r>
      <w:r>
        <w:rPr>
          <w:rFonts w:hint="eastAsia" w:ascii="仿宋" w:hAnsi="仿宋" w:eastAsia="仿宋" w:cs="仿宋"/>
          <w:sz w:val="28"/>
          <w:szCs w:val="28"/>
        </w:rPr>
        <w:t>过程“公开、公正、公开”原则遵循的如何？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般  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不太规范 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4.您认为该项目的扶持方式如何？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非常合理 □    比较合理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    基本合理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不太合理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5.补助扶持资金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到位是否及时</w:t>
      </w:r>
      <w:r>
        <w:rPr>
          <w:rFonts w:hint="eastAsia" w:ascii="仿宋" w:hAnsi="仿宋" w:eastAsia="仿宋" w:cs="仿宋"/>
          <w:sz w:val="28"/>
          <w:szCs w:val="28"/>
        </w:rPr>
        <w:t>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时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不及时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</w:t>
      </w:r>
    </w:p>
    <w:p>
      <w:pPr>
        <w:numPr>
          <w:ilvl w:val="0"/>
          <w:numId w:val="2"/>
        </w:num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承办单位对企业进行相关培训和跟踪服务的频率？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常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□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般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少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.您觉得该补助资金对您企业发展作用如何？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非常显著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    比较有用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一  般    □   不太有用 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.您认为该项政策激发民众创业热情的影响程度？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非常大   □    比较大   □    有一定影响□   没影响   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 w:cs="仿宋"/>
          <w:sz w:val="28"/>
          <w:szCs w:val="28"/>
        </w:rPr>
        <w:t>.您对该项培育补助资金作用效果的总体评价是？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比较满意 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 xml:space="preserve">   基本满意 □    不太满意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其他意见反馈：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FCDDC0"/>
    <w:multiLevelType w:val="singleLevel"/>
    <w:tmpl w:val="41FCDD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84DED85"/>
    <w:multiLevelType w:val="singleLevel"/>
    <w:tmpl w:val="484DED85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B15569"/>
    <w:rsid w:val="00102174"/>
    <w:rsid w:val="002C76A6"/>
    <w:rsid w:val="004626E6"/>
    <w:rsid w:val="005F38EA"/>
    <w:rsid w:val="00A35CC6"/>
    <w:rsid w:val="00D058E3"/>
    <w:rsid w:val="00EB0DA0"/>
    <w:rsid w:val="020D6223"/>
    <w:rsid w:val="04FD24C8"/>
    <w:rsid w:val="062B44CE"/>
    <w:rsid w:val="06D9406B"/>
    <w:rsid w:val="0CE22BCC"/>
    <w:rsid w:val="0E7A48B0"/>
    <w:rsid w:val="0FA273BB"/>
    <w:rsid w:val="11B44B69"/>
    <w:rsid w:val="173F7A41"/>
    <w:rsid w:val="23393D7B"/>
    <w:rsid w:val="29D421C3"/>
    <w:rsid w:val="2CAE600D"/>
    <w:rsid w:val="2E25013D"/>
    <w:rsid w:val="33CD5D10"/>
    <w:rsid w:val="36C84066"/>
    <w:rsid w:val="370C2DE4"/>
    <w:rsid w:val="46BD647B"/>
    <w:rsid w:val="49561B76"/>
    <w:rsid w:val="4C270D17"/>
    <w:rsid w:val="53520728"/>
    <w:rsid w:val="588E0D36"/>
    <w:rsid w:val="5AC86216"/>
    <w:rsid w:val="5B612301"/>
    <w:rsid w:val="65EF11C1"/>
    <w:rsid w:val="66DB7261"/>
    <w:rsid w:val="67CF517D"/>
    <w:rsid w:val="6AB15569"/>
    <w:rsid w:val="6B547484"/>
    <w:rsid w:val="6BA462EF"/>
    <w:rsid w:val="6BCB25F9"/>
    <w:rsid w:val="6D535020"/>
    <w:rsid w:val="6DF42281"/>
    <w:rsid w:val="72CF5DB3"/>
    <w:rsid w:val="7682393B"/>
    <w:rsid w:val="78664846"/>
    <w:rsid w:val="79083ADC"/>
    <w:rsid w:val="7B737757"/>
    <w:rsid w:val="7C8A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2</Pages>
  <Words>140</Words>
  <Characters>803</Characters>
  <Lines>6</Lines>
  <Paragraphs>1</Paragraphs>
  <ScaleCrop>false</ScaleCrop>
  <LinksUpToDate>false</LinksUpToDate>
  <CharactersWithSpaces>942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2018-04-13T03:31:00Z</dcterms:created>
  <dc:creator>张格轩</dc:creator>
  <cp:lastModifiedBy>张格轩</cp:lastModifiedBy>
  <cp:lastPrinted>2018-04-13T06:12:00Z</cp:lastPrinted>
  <dcterms:modified xsi:type="dcterms:W3CDTF">2018-04-16T12:31:04Z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